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252" w:rsidRDefault="00CD3252" w:rsidP="00CD3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WYMARKE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CD3252" w:rsidRDefault="00CD3252" w:rsidP="00CD3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Manton, Rutland.</w:t>
      </w:r>
    </w:p>
    <w:p w:rsidR="00CD3252" w:rsidRDefault="00CD3252" w:rsidP="00CD3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3252" w:rsidRDefault="00CD3252" w:rsidP="00CD3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3252" w:rsidRDefault="00CD3252" w:rsidP="00CD3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</w:t>
      </w:r>
      <w:proofErr w:type="gramStart"/>
      <w:r>
        <w:rPr>
          <w:rFonts w:ascii="Times New Roman" w:hAnsi="Times New Roman" w:cs="Times New Roman"/>
          <w:sz w:val="24"/>
          <w:szCs w:val="24"/>
        </w:rPr>
        <w:t>held  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Uppingham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D3252" w:rsidRDefault="00CD3252" w:rsidP="00CD3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Rutland, into lands held by the late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Paynell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d.1437)(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CD3252" w:rsidRDefault="00CD3252" w:rsidP="00CD3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01E1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 – 363)</w:t>
      </w:r>
    </w:p>
    <w:p w:rsidR="00CD3252" w:rsidRDefault="00CD3252" w:rsidP="00CD3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3252" w:rsidRDefault="00CD3252" w:rsidP="00CD3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D3252" w:rsidRDefault="00CD3252" w:rsidP="00CD3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2015</w:t>
      </w:r>
      <w:bookmarkStart w:id="0" w:name="_GoBack"/>
      <w:bookmarkEnd w:id="0"/>
    </w:p>
    <w:sectPr w:rsidR="00DD5B8A" w:rsidRPr="00CD325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252" w:rsidRDefault="00CD3252" w:rsidP="00564E3C">
      <w:pPr>
        <w:spacing w:after="0" w:line="240" w:lineRule="auto"/>
      </w:pPr>
      <w:r>
        <w:separator/>
      </w:r>
    </w:p>
  </w:endnote>
  <w:endnote w:type="continuationSeparator" w:id="0">
    <w:p w:rsidR="00CD3252" w:rsidRDefault="00CD325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252" w:rsidRDefault="00CD3252" w:rsidP="00564E3C">
      <w:pPr>
        <w:spacing w:after="0" w:line="240" w:lineRule="auto"/>
      </w:pPr>
      <w:r>
        <w:separator/>
      </w:r>
    </w:p>
  </w:footnote>
  <w:footnote w:type="continuationSeparator" w:id="0">
    <w:p w:rsidR="00CD3252" w:rsidRDefault="00CD3252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252"/>
    <w:rsid w:val="00564E3C"/>
    <w:rsid w:val="00CD325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BFC62"/>
  <w15:chartTrackingRefBased/>
  <w15:docId w15:val="{671ABC6A-FDE3-4CED-9C67-58A1192B6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D32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2015-10-01T21:37:00Z</dcterms:created>
  <dcterms:modified xsi:type="dcterms:W3CDTF">2015-10-01T21:39:00Z</dcterms:modified>
</cp:coreProperties>
</file>